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Oberflächenbehandlung von Straßen in Ahlen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Baudienstleistung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